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45A" w:rsidRPr="00E2645A" w:rsidRDefault="00E2645A" w:rsidP="00E2645A">
      <w:r w:rsidRPr="00E2645A">
        <w:rPr>
          <w:noProof/>
        </w:rPr>
        <w:drawing>
          <wp:inline distT="0" distB="0" distL="0" distR="0" wp14:anchorId="4F9F39E6" wp14:editId="2A7D1BFA">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rsidR="00E2645A" w:rsidRPr="00E2645A" w:rsidRDefault="00E2645A" w:rsidP="00E2645A"/>
    <w:p w:rsidR="00E2645A" w:rsidRPr="00E2645A" w:rsidRDefault="00E2645A" w:rsidP="00E2645A"/>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6927A8">
        <w:rPr>
          <w:b/>
          <w:sz w:val="22"/>
          <w:szCs w:val="22"/>
        </w:rPr>
        <w:t>Overeenkomst verwerkersverantwoordelijken / Allonge</w:t>
      </w: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36"/>
        </w:rPr>
      </w:pPr>
      <w:r w:rsidRPr="006927A8">
        <w:rPr>
          <w:b/>
          <w:sz w:val="36"/>
        </w:rPr>
        <w:fldChar w:fldCharType="begin" w:fldLock="1"/>
      </w:r>
      <w:r w:rsidRPr="006927A8">
        <w:rPr>
          <w:b/>
          <w:sz w:val="36"/>
        </w:rPr>
        <w:instrText xml:space="preserve"> mitVV VV19642A5032755043904731207C653F03 \* MERGEFORMAT </w:instrText>
      </w:r>
      <w:r w:rsidRPr="006927A8">
        <w:rPr>
          <w:b/>
          <w:sz w:val="36"/>
        </w:rPr>
        <w:fldChar w:fldCharType="end"/>
      </w: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36"/>
        </w:rPr>
      </w:pPr>
      <w:r w:rsidRPr="006927A8">
        <w:rPr>
          <w:b/>
          <w:sz w:val="36"/>
        </w:rPr>
        <w:fldChar w:fldCharType="begin" w:fldLock="1"/>
      </w:r>
      <w:r w:rsidRPr="006927A8">
        <w:rPr>
          <w:b/>
          <w:sz w:val="36"/>
        </w:rPr>
        <w:instrText xml:space="preserve"> mitVV VV3135751A369CDF4A8F23576732B5018A \* MERGEFORMAT </w:instrText>
      </w:r>
      <w:r w:rsidRPr="006927A8">
        <w:rPr>
          <w:b/>
          <w:sz w:val="36"/>
        </w:rPr>
        <w:fldChar w:fldCharType="end"/>
      </w: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r w:rsidRPr="006927A8">
        <w:t>(Bij een nieuwe (hoofd)Overeenkomst heet dit een ‘Overeenkomst verwerkersverantwoordelijken’ (onderdeel van de aanbestedingsstukken bij het inkoopproces); bij een bestaande (hoofd)Overeenkomst gebruik je de term ‘Allonge’)</w:t>
      </w:r>
    </w:p>
    <w:p w:rsidR="006927A8" w:rsidRPr="006927A8" w:rsidRDefault="006927A8" w:rsidP="006927A8"/>
    <w:p w:rsidR="006927A8" w:rsidRPr="006927A8" w:rsidRDefault="006927A8" w:rsidP="006927A8"/>
    <w:p w:rsidR="006927A8" w:rsidRPr="006927A8" w:rsidRDefault="006927A8" w:rsidP="006927A8"/>
    <w:p w:rsidR="00E2645A" w:rsidRPr="00E2645A" w:rsidRDefault="00E2645A" w:rsidP="00E2645A"/>
    <w:p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budgethoudersregeling)</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rsidR="00031D7C" w:rsidRPr="00031D7C" w:rsidRDefault="00031D7C" w:rsidP="00031D7C">
      <w:pPr>
        <w:rPr>
          <w:szCs w:val="22"/>
        </w:rPr>
      </w:pPr>
      <w:r w:rsidRPr="00031D7C">
        <w:rPr>
          <w:szCs w:val="22"/>
        </w:rPr>
        <w:t>hierna gezamenlijk te noemen “Partijen”;</w:t>
      </w:r>
    </w:p>
    <w:p w:rsidR="0092775A" w:rsidRPr="00E9454E" w:rsidRDefault="0092775A" w:rsidP="00031D7C">
      <w:pPr>
        <w:spacing w:after="200"/>
        <w:rPr>
          <w:rFonts w:eastAsiaTheme="minorHAnsi" w:cstheme="minorBidi"/>
          <w:iCs/>
          <w:lang w:eastAsia="en-US"/>
        </w:rPr>
      </w:pPr>
    </w:p>
    <w:p w:rsidR="00031D7C" w:rsidRPr="00031D7C" w:rsidRDefault="00031D7C" w:rsidP="00031D7C">
      <w:pPr>
        <w:rPr>
          <w:b/>
          <w:sz w:val="22"/>
          <w:szCs w:val="22"/>
        </w:rPr>
      </w:pPr>
      <w:r w:rsidRPr="00031D7C">
        <w:rPr>
          <w:b/>
          <w:sz w:val="22"/>
          <w:szCs w:val="22"/>
        </w:rPr>
        <w:t>Overwegende dat:</w:t>
      </w:r>
    </w:p>
    <w:p w:rsidR="00031D7C" w:rsidRPr="00031D7C" w:rsidRDefault="00031D7C" w:rsidP="00031D7C">
      <w:pPr>
        <w:rPr>
          <w:b/>
          <w:sz w:val="22"/>
          <w:szCs w:val="22"/>
        </w:rPr>
      </w:pPr>
    </w:p>
    <w:p w:rsidR="00031D7C" w:rsidRPr="00031D7C" w:rsidRDefault="00031D7C" w:rsidP="00031D7C">
      <w:pPr>
        <w:numPr>
          <w:ilvl w:val="0"/>
          <w:numId w:val="38"/>
        </w:numPr>
        <w:contextualSpacing/>
        <w:rPr>
          <w:b/>
          <w:kern w:val="28"/>
          <w:szCs w:val="22"/>
        </w:rPr>
      </w:pPr>
      <w:r w:rsidRPr="00031D7C">
        <w:rPr>
          <w:szCs w:val="22"/>
        </w:rPr>
        <w:t>Partijen een Overeenkomst met registratienummer ….. (</w:t>
      </w:r>
      <w:r w:rsidRPr="00031D7C">
        <w:rPr>
          <w:i/>
          <w:szCs w:val="22"/>
        </w:rPr>
        <w:t>corsanummer</w:t>
      </w:r>
      <w:r w:rsidRPr="00031D7C">
        <w:rPr>
          <w:szCs w:val="22"/>
        </w:rPr>
        <w:t>) voor ….. (</w:t>
      </w:r>
      <w:r w:rsidRPr="00031D7C">
        <w:rPr>
          <w:i/>
          <w:szCs w:val="22"/>
        </w:rPr>
        <w:t>naam project / opdracht</w:t>
      </w:r>
      <w:r w:rsidRPr="00031D7C">
        <w:rPr>
          <w:szCs w:val="22"/>
        </w:rPr>
        <w:t>), hierna te noemen: de “Overeenkomst” zijn aangegaan.</w:t>
      </w:r>
    </w:p>
    <w:p w:rsidR="00031D7C" w:rsidRPr="00031D7C" w:rsidRDefault="00031D7C" w:rsidP="00031D7C">
      <w:pPr>
        <w:rPr>
          <w:szCs w:val="22"/>
        </w:rPr>
      </w:pPr>
    </w:p>
    <w:p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rsidR="00031D7C" w:rsidRPr="00031D7C" w:rsidRDefault="00031D7C" w:rsidP="00031D7C">
      <w:pPr>
        <w:rPr>
          <w:szCs w:val="22"/>
        </w:rPr>
      </w:pPr>
    </w:p>
    <w:p w:rsidR="00031D7C" w:rsidRPr="00031D7C" w:rsidRDefault="00031D7C" w:rsidP="00031D7C">
      <w:pPr>
        <w:ind w:left="360"/>
        <w:rPr>
          <w:b/>
          <w:sz w:val="22"/>
          <w:szCs w:val="22"/>
        </w:rPr>
      </w:pPr>
      <w:r w:rsidRPr="00031D7C">
        <w:rPr>
          <w:b/>
          <w:sz w:val="22"/>
          <w:szCs w:val="22"/>
        </w:rPr>
        <w:t>(optioneel: alleen als er sprake is van wijziging bestaande Overeenkomst)</w:t>
      </w:r>
    </w:p>
    <w:p w:rsidR="00031D7C" w:rsidRPr="00031D7C" w:rsidRDefault="00031D7C" w:rsidP="00031D7C">
      <w:pPr>
        <w:ind w:left="360"/>
      </w:pPr>
    </w:p>
    <w:p w:rsidR="00031D7C" w:rsidRPr="00031D7C" w:rsidRDefault="00031D7C" w:rsidP="00031D7C">
      <w:pPr>
        <w:numPr>
          <w:ilvl w:val="0"/>
          <w:numId w:val="38"/>
        </w:numPr>
        <w:contextualSpacing/>
        <w:rPr>
          <w:b/>
          <w:kern w:val="28"/>
          <w:szCs w:val="22"/>
        </w:rPr>
      </w:pPr>
      <w:r w:rsidRPr="00031D7C">
        <w:rPr>
          <w:szCs w:val="22"/>
        </w:rPr>
        <w:t xml:space="preserve">dat Partijen als gevolg hiervan en overeenkomstig het bepaalde in artikel … </w:t>
      </w:r>
      <w:r w:rsidRPr="00031D7C">
        <w:rPr>
          <w:i/>
          <w:szCs w:val="22"/>
        </w:rPr>
        <w:t>(artikel dat gewijzigd /aangevuld moet worden)</w:t>
      </w:r>
      <w:r w:rsidRPr="00031D7C">
        <w:rPr>
          <w:szCs w:val="22"/>
        </w:rPr>
        <w:t xml:space="preserve"> deel uitmakende van de Overeenkomst, de Overeenkomst wensen te wijzigen / aan te vullen en de nieuwe afspraken wensen vast te leggen in deze Overeenkomst / Allonge </w:t>
      </w:r>
      <w:r w:rsidRPr="00031D7C">
        <w:rPr>
          <w:i/>
          <w:szCs w:val="22"/>
        </w:rPr>
        <w:t>(doorhalen wat niet van toepassing is)</w:t>
      </w:r>
      <w:r w:rsidRPr="00031D7C">
        <w:rPr>
          <w:szCs w:val="22"/>
        </w:rPr>
        <w:t>.</w:t>
      </w:r>
    </w:p>
    <w:p w:rsidR="00031D7C" w:rsidRPr="00031D7C" w:rsidRDefault="00031D7C" w:rsidP="00031D7C">
      <w:pPr>
        <w:rPr>
          <w:szCs w:val="22"/>
        </w:rPr>
      </w:pPr>
    </w:p>
    <w:p w:rsidR="00031D7C" w:rsidRPr="00031D7C" w:rsidRDefault="00031D7C" w:rsidP="00031D7C">
      <w:pPr>
        <w:rPr>
          <w:szCs w:val="22"/>
        </w:rPr>
      </w:pPr>
    </w:p>
    <w:p w:rsidR="00031D7C" w:rsidRPr="00031D7C" w:rsidRDefault="00031D7C" w:rsidP="00031D7C">
      <w:pPr>
        <w:rPr>
          <w:b/>
          <w:sz w:val="22"/>
          <w:szCs w:val="22"/>
        </w:rPr>
      </w:pPr>
      <w:r w:rsidRPr="00031D7C">
        <w:rPr>
          <w:b/>
          <w:sz w:val="22"/>
          <w:szCs w:val="22"/>
        </w:rPr>
        <w:t>komen overeen als volgt:</w:t>
      </w:r>
    </w:p>
    <w:p w:rsidR="00031D7C" w:rsidRPr="00031D7C" w:rsidRDefault="00031D7C" w:rsidP="00031D7C">
      <w:pPr>
        <w:rPr>
          <w:b/>
          <w:sz w:val="22"/>
          <w:szCs w:val="22"/>
        </w:rPr>
      </w:pPr>
    </w:p>
    <w:p w:rsidR="00031D7C" w:rsidRPr="00031D7C" w:rsidRDefault="00031D7C" w:rsidP="00031D7C">
      <w:r w:rsidRPr="00031D7C">
        <w:rPr>
          <w:b/>
          <w:sz w:val="22"/>
          <w:szCs w:val="22"/>
        </w:rPr>
        <w:t>Artikel 1 Doel</w:t>
      </w:r>
    </w:p>
    <w:p w:rsidR="00031D7C" w:rsidRPr="00031D7C" w:rsidRDefault="00031D7C" w:rsidP="00031D7C"/>
    <w:p w:rsidR="00031D7C" w:rsidRPr="00031D7C" w:rsidRDefault="00031D7C" w:rsidP="00031D7C">
      <w:r w:rsidRPr="00031D7C">
        <w:t xml:space="preserve">Partijen wisselen over en weer persoonsgegevens uit in het kader van en uitsluitend voor de uitvoering van de werkzaamheden onder ….. </w:t>
      </w:r>
      <w:r w:rsidRPr="00031D7C">
        <w:rPr>
          <w:i/>
        </w:rPr>
        <w:t>(naam project / opdracht)</w:t>
      </w:r>
      <w:r w:rsidRPr="00031D7C">
        <w:t>. Partijen zullen met betrekking tot de hiervoor genoemde verwerking van persoonsgegevens alle toepasselijke wet- en regelgeving betreffende de verwerking van persoonsgegevens naleven, waaronder de AVG.</w:t>
      </w:r>
    </w:p>
    <w:p w:rsidR="00031D7C" w:rsidRPr="00031D7C" w:rsidRDefault="00031D7C" w:rsidP="00031D7C"/>
    <w:p w:rsidR="00031D7C" w:rsidRPr="00031D7C" w:rsidRDefault="00031D7C" w:rsidP="00031D7C">
      <w:r w:rsidRPr="00031D7C">
        <w:rPr>
          <w:b/>
          <w:sz w:val="22"/>
          <w:szCs w:val="22"/>
        </w:rPr>
        <w:t>Artikel 2 Beveiliging</w:t>
      </w:r>
    </w:p>
    <w:p w:rsidR="00031D7C" w:rsidRPr="00031D7C" w:rsidRDefault="00031D7C" w:rsidP="00031D7C"/>
    <w:p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bookmarkStart w:id="0" w:name="_GoBack"/>
      <w:bookmarkEnd w:id="0"/>
    </w:p>
    <w:p w:rsidR="00930394" w:rsidRDefault="00930394">
      <w:pPr>
        <w:rPr>
          <w:b/>
          <w:sz w:val="22"/>
          <w:szCs w:val="22"/>
        </w:rPr>
      </w:pPr>
      <w:r>
        <w:rPr>
          <w:b/>
          <w:sz w:val="22"/>
          <w:szCs w:val="22"/>
        </w:rPr>
        <w:br w:type="page"/>
      </w:r>
    </w:p>
    <w:p w:rsidR="00031D7C" w:rsidRPr="00031D7C" w:rsidRDefault="00031D7C" w:rsidP="00031D7C">
      <w:r w:rsidRPr="00031D7C">
        <w:rPr>
          <w:b/>
          <w:sz w:val="22"/>
          <w:szCs w:val="22"/>
        </w:rPr>
        <w:lastRenderedPageBreak/>
        <w:t>Artikel 3 Inbreuk persoonsgegevens</w:t>
      </w:r>
    </w:p>
    <w:p w:rsidR="00031D7C" w:rsidRPr="00031D7C" w:rsidRDefault="00031D7C" w:rsidP="00031D7C"/>
    <w:p w:rsidR="00031D7C" w:rsidRPr="00031D7C" w:rsidRDefault="00031D7C" w:rsidP="00031D7C">
      <w:pPr>
        <w:numPr>
          <w:ilvl w:val="0"/>
          <w:numId w:val="39"/>
        </w:numPr>
        <w:contextualSpacing/>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9" w:history="1">
        <w:r w:rsidRPr="00031D7C">
          <w:rPr>
            <w:i/>
            <w:color w:val="0000FF" w:themeColor="hyperlink"/>
            <w:szCs w:val="22"/>
            <w:u w:val="single"/>
          </w:rPr>
          <w:t>privacy@rijnland.net</w:t>
        </w:r>
      </w:hyperlink>
      <w:r w:rsidRPr="00031D7C">
        <w:rPr>
          <w:i/>
          <w:szCs w:val="22"/>
        </w:rPr>
        <w:t>)</w:t>
      </w:r>
      <w:r w:rsidRPr="00031D7C">
        <w:rPr>
          <w:szCs w:val="22"/>
        </w:rPr>
        <w:t>. Deze  notificatie is voorzien van:</w:t>
      </w:r>
    </w:p>
    <w:p w:rsidR="00031D7C" w:rsidRPr="00031D7C" w:rsidRDefault="00031D7C" w:rsidP="00031D7C">
      <w:pPr>
        <w:numPr>
          <w:ilvl w:val="0"/>
          <w:numId w:val="40"/>
        </w:numPr>
        <w:contextualSpacing/>
        <w:rPr>
          <w:kern w:val="28"/>
          <w:szCs w:val="22"/>
        </w:rPr>
      </w:pPr>
      <w:r w:rsidRPr="00031D7C">
        <w:rPr>
          <w:kern w:val="28"/>
          <w:szCs w:val="22"/>
        </w:rPr>
        <w:t>de aard van de inbreuk en de door de Getroffen Partij voorgenomen dan wel reeds getroffen maatregelen om de negatieve gevolgen van de inbreuk te beperken;</w:t>
      </w:r>
    </w:p>
    <w:p w:rsidR="00031D7C" w:rsidRPr="00031D7C" w:rsidRDefault="00031D7C" w:rsidP="00031D7C">
      <w:pPr>
        <w:numPr>
          <w:ilvl w:val="0"/>
          <w:numId w:val="40"/>
        </w:numPr>
        <w:contextualSpacing/>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rsidR="00031D7C" w:rsidRPr="00031D7C" w:rsidRDefault="00031D7C" w:rsidP="00031D7C">
      <w:pPr>
        <w:numPr>
          <w:ilvl w:val="0"/>
          <w:numId w:val="39"/>
        </w:numPr>
        <w:contextualSpacing/>
        <w:rPr>
          <w:b/>
          <w:kern w:val="28"/>
          <w:szCs w:val="22"/>
        </w:rPr>
      </w:pPr>
      <w:r w:rsidRPr="00031D7C">
        <w:rPr>
          <w:kern w:val="28"/>
          <w:szCs w:val="22"/>
        </w:rPr>
        <w:t>Indien de Partij op wiens persoonsgegevens een inbreuk is gemaakt, moet voldoen aan de wettelijke meldingsplicht, zal, op verzoek van deze Partij, de Getroffen Partij hem hierbij bijstaan en adviseren.</w:t>
      </w:r>
    </w:p>
    <w:p w:rsidR="00031D7C" w:rsidRPr="00031D7C" w:rsidRDefault="00031D7C" w:rsidP="00031D7C">
      <w:pPr>
        <w:rPr>
          <w:b/>
          <w:kern w:val="28"/>
          <w:szCs w:val="22"/>
        </w:rPr>
      </w:pPr>
    </w:p>
    <w:p w:rsidR="00031D7C" w:rsidRPr="00031D7C" w:rsidRDefault="00031D7C" w:rsidP="00031D7C">
      <w:pPr>
        <w:rPr>
          <w:kern w:val="28"/>
        </w:rPr>
      </w:pPr>
      <w:r w:rsidRPr="00031D7C">
        <w:rPr>
          <w:b/>
          <w:kern w:val="28"/>
          <w:sz w:val="22"/>
          <w:szCs w:val="22"/>
        </w:rPr>
        <w:t>Artikel 4 Beëindiging van de (hoofd)Overeenkomst</w:t>
      </w:r>
    </w:p>
    <w:p w:rsidR="00031D7C" w:rsidRPr="00031D7C" w:rsidRDefault="00031D7C" w:rsidP="00031D7C">
      <w:pPr>
        <w:rPr>
          <w:kern w:val="28"/>
        </w:rPr>
      </w:pPr>
    </w:p>
    <w:p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rsidR="00031D7C" w:rsidRPr="00031D7C" w:rsidRDefault="00031D7C" w:rsidP="00031D7C">
      <w:pPr>
        <w:rPr>
          <w:kern w:val="28"/>
        </w:rPr>
      </w:pPr>
    </w:p>
    <w:p w:rsidR="00031D7C" w:rsidRPr="00031D7C" w:rsidRDefault="00031D7C" w:rsidP="00031D7C">
      <w:pPr>
        <w:rPr>
          <w:kern w:val="28"/>
        </w:rPr>
      </w:pPr>
      <w:r w:rsidRPr="00031D7C">
        <w:rPr>
          <w:b/>
          <w:kern w:val="28"/>
          <w:sz w:val="22"/>
          <w:szCs w:val="22"/>
        </w:rPr>
        <w:t>Artikel 5 Overige</w:t>
      </w:r>
    </w:p>
    <w:p w:rsidR="00031D7C" w:rsidRPr="00031D7C" w:rsidRDefault="00031D7C" w:rsidP="00031D7C">
      <w:pPr>
        <w:rPr>
          <w:kern w:val="28"/>
        </w:rPr>
      </w:pPr>
    </w:p>
    <w:p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rsidR="00031D7C" w:rsidRPr="00031D7C" w:rsidRDefault="00031D7C" w:rsidP="00031D7C">
      <w:pPr>
        <w:rPr>
          <w:kern w:val="28"/>
        </w:rPr>
      </w:pPr>
    </w:p>
    <w:p w:rsidR="00031D7C" w:rsidRPr="00031D7C" w:rsidRDefault="00031D7C" w:rsidP="00031D7C">
      <w:pPr>
        <w:rPr>
          <w:kern w:val="28"/>
        </w:rPr>
      </w:pPr>
    </w:p>
    <w:p w:rsidR="00031D7C" w:rsidRPr="00031D7C" w:rsidRDefault="00031D7C" w:rsidP="00031D7C">
      <w:pPr>
        <w:rPr>
          <w:kern w:val="28"/>
        </w:rPr>
      </w:pPr>
      <w:r w:rsidRPr="00031D7C">
        <w:rPr>
          <w:kern w:val="28"/>
        </w:rPr>
        <w:t>In geval van tegenstrijdigheid tussen de bepalingen van deze Overeenkomst / Allonge en de bepalingen van de (hoofd)Overeenkomst, prevaleren de bepalingen van deze Overeenkomst / Allonge.</w:t>
      </w:r>
    </w:p>
    <w:p w:rsidR="00031D7C" w:rsidRPr="00031D7C" w:rsidRDefault="00031D7C" w:rsidP="00031D7C">
      <w:pPr>
        <w:rPr>
          <w:kern w:val="28"/>
        </w:rPr>
      </w:pPr>
    </w:p>
    <w:p w:rsidR="00031D7C" w:rsidRPr="00031D7C" w:rsidRDefault="00031D7C" w:rsidP="00031D7C">
      <w:pPr>
        <w:rPr>
          <w:kern w:val="28"/>
        </w:rPr>
      </w:pPr>
      <w:r w:rsidRPr="00031D7C">
        <w:rPr>
          <w:kern w:val="28"/>
        </w:rPr>
        <w:t>Deze Overeenkomst treedt in werking op ……</w:t>
      </w:r>
    </w:p>
    <w:p w:rsidR="00031D7C" w:rsidRPr="00031D7C" w:rsidRDefault="00031D7C" w:rsidP="00031D7C">
      <w:pPr>
        <w:rPr>
          <w:kern w:val="28"/>
        </w:rPr>
      </w:pPr>
    </w:p>
    <w:p w:rsidR="00031D7C" w:rsidRPr="00031D7C" w:rsidRDefault="00031D7C" w:rsidP="00031D7C">
      <w:pPr>
        <w:rPr>
          <w:kern w:val="28"/>
        </w:rPr>
      </w:pPr>
      <w:r w:rsidRPr="00031D7C">
        <w:rPr>
          <w:kern w:val="28"/>
        </w:rPr>
        <w:t>Aldus overeengekomen en getekend in tweevoud,</w:t>
      </w:r>
    </w:p>
    <w:p w:rsidR="00054ABD" w:rsidRPr="00663CE4" w:rsidRDefault="00054ABD" w:rsidP="00054ABD"/>
    <w:p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1"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1"/>
      <w:r>
        <w:tab/>
      </w:r>
      <w:r>
        <w:tab/>
      </w:r>
      <w:r>
        <w:tab/>
      </w:r>
      <w:r>
        <w:tab/>
      </w:r>
      <w:r>
        <w:tab/>
      </w:r>
      <w:r w:rsidR="00054ABD" w:rsidRPr="0025102A">
        <w:rPr>
          <w:highlight w:val="lightGray"/>
        </w:rPr>
        <w:t>&lt;plaats&gt;</w:t>
      </w:r>
      <w:r>
        <w:t>, datum</w:t>
      </w:r>
    </w:p>
    <w:p w:rsidR="00054ABD" w:rsidRDefault="00054ABD" w:rsidP="00054ABD"/>
    <w:p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rsidR="00E9454E" w:rsidRPr="00A86D57" w:rsidRDefault="00E9454E" w:rsidP="00E9454E">
      <w:pPr>
        <w:keepNext/>
        <w:keepLines/>
        <w:jc w:val="both"/>
        <w:rPr>
          <w:sz w:val="96"/>
          <w:szCs w:val="96"/>
        </w:rPr>
      </w:pPr>
      <w:bookmarkStart w:id="2" w:name="hand1"/>
      <w:r w:rsidRPr="00A86D57">
        <w:rPr>
          <w:sz w:val="96"/>
          <w:szCs w:val="96"/>
        </w:rPr>
        <w:t>{HAND1}</w:t>
      </w:r>
      <w:bookmarkEnd w:id="2"/>
    </w:p>
    <w:p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5DF" w:rsidRDefault="007715DF">
      <w:r>
        <w:separator/>
      </w:r>
    </w:p>
  </w:endnote>
  <w:endnote w:type="continuationSeparator" w:id="0">
    <w:p w:rsidR="007715DF" w:rsidRDefault="0077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5DF" w:rsidRDefault="007715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B62" w:rsidRDefault="00177B62" w:rsidP="00177B62">
    <w:pPr>
      <w:pStyle w:val="VoettekstEerste"/>
      <w:ind w:left="0"/>
    </w:pPr>
    <w:r>
      <w:t>____________________________________________________________________________________________________________________</w:t>
    </w:r>
  </w:p>
  <w:p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7715DF">
      <w:rPr>
        <w:b/>
        <w:noProof/>
      </w:rPr>
      <w:t>2</w:t>
    </w:r>
    <w:r>
      <w:rPr>
        <w:b/>
      </w:rPr>
      <w:fldChar w:fldCharType="end"/>
    </w:r>
    <w:r>
      <w:t xml:space="preserve"> van </w:t>
    </w:r>
    <w:r>
      <w:rPr>
        <w:b/>
      </w:rPr>
      <w:fldChar w:fldCharType="begin"/>
    </w:r>
    <w:r>
      <w:rPr>
        <w:b/>
      </w:rPr>
      <w:instrText>NUMPAGES  \* Arabic  \* MERGEFORMAT</w:instrText>
    </w:r>
    <w:r>
      <w:rPr>
        <w:b/>
      </w:rPr>
      <w:fldChar w:fldCharType="separate"/>
    </w:r>
    <w:r w:rsidR="007715DF">
      <w:rPr>
        <w:b/>
        <w:noProof/>
      </w:rPr>
      <w:t>3</w:t>
    </w:r>
    <w:r>
      <w:rPr>
        <w:b/>
      </w:rPr>
      <w:fldChar w:fldCharType="end"/>
    </w:r>
  </w:p>
  <w:p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fldSimple w:instr=" mitRef REFNUMBER \* MERGEFORMAT " w:fldLock="1">
      <w:r w:rsidR="006927A8" w:rsidRPr="006927A8">
        <w:rPr>
          <w:bCs/>
          <w:noProof/>
        </w:rPr>
        <w:t>REFNUMBER</w:t>
      </w:r>
    </w:fldSimple>
  </w:p>
  <w:p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5DF" w:rsidRDefault="007715DF">
      <w:r>
        <w:separator/>
      </w:r>
    </w:p>
  </w:footnote>
  <w:footnote w:type="continuationSeparator" w:id="0">
    <w:p w:rsidR="007715DF" w:rsidRDefault="0077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5DF" w:rsidRDefault="007715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ABD" w:rsidRDefault="00054ABD" w:rsidP="00416E8F">
    <w:pPr>
      <w:pStyle w:val="Koptekst"/>
      <w:jc w:val="right"/>
      <w:rPr>
        <w:rStyle w:val="Paginanummer"/>
      </w:rPr>
    </w:pPr>
  </w:p>
  <w:p w:rsidR="00054ABD" w:rsidRDefault="00054ABD" w:rsidP="00416E8F">
    <w:pPr>
      <w:pStyle w:val="Koptekst"/>
      <w:jc w:val="right"/>
      <w:rPr>
        <w:rStyle w:val="Paginanummer"/>
      </w:rPr>
    </w:pPr>
  </w:p>
  <w:p w:rsidR="00054ABD" w:rsidRDefault="00054ABD" w:rsidP="00054ABD">
    <w:pPr>
      <w:pStyle w:val="Koptekst"/>
      <w:rPr>
        <w:rStyle w:val="Paginanummer"/>
      </w:rPr>
    </w:pPr>
  </w:p>
  <w:p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5DF" w:rsidRDefault="007715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4"/>
  </w:num>
  <w:num w:numId="14">
    <w:abstractNumId w:val="16"/>
  </w:num>
  <w:num w:numId="15">
    <w:abstractNumId w:val="23"/>
  </w:num>
  <w:num w:numId="16">
    <w:abstractNumId w:val="31"/>
  </w:num>
  <w:num w:numId="17">
    <w:abstractNumId w:val="15"/>
    <w:lvlOverride w:ilvl="0">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7"/>
  </w:num>
  <w:num w:numId="27">
    <w:abstractNumId w:val="20"/>
  </w:num>
  <w:num w:numId="28">
    <w:abstractNumId w:val="11"/>
  </w:num>
  <w:num w:numId="29">
    <w:abstractNumId w:val="22"/>
  </w:num>
  <w:num w:numId="30">
    <w:abstractNumId w:val="32"/>
  </w:num>
  <w:num w:numId="31">
    <w:abstractNumId w:val="25"/>
  </w:num>
  <w:num w:numId="32">
    <w:abstractNumId w:val="18"/>
  </w:num>
  <w:num w:numId="33">
    <w:abstractNumId w:val="13"/>
  </w:num>
  <w:num w:numId="34">
    <w:abstractNumId w:val="27"/>
  </w:num>
  <w:num w:numId="35">
    <w:abstractNumId w:val="19"/>
  </w:num>
  <w:num w:numId="36">
    <w:abstractNumId w:val="12"/>
  </w:num>
  <w:num w:numId="37">
    <w:abstractNumId w:val="14"/>
  </w:num>
  <w:num w:numId="38">
    <w:abstractNumId w:val="10"/>
  </w:num>
  <w:num w:numId="39">
    <w:abstractNumId w:val="34"/>
  </w:num>
  <w:num w:numId="40">
    <w:abstractNumId w:val="2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msName" w:val="MYCORSA"/>
    <w:docVar w:name="DocAuthor" w:val="Hans van Poelgeest"/>
    <w:docVar w:name="DocDuplex" w:val="DUPLEX_ON"/>
    <w:docVar w:name="DocIndex" w:val="0020"/>
    <w:docVar w:name="DocPrinter" w:val="NOPRINTER"/>
    <w:docVar w:name="DocReg" w:val="0"/>
    <w:docVar w:name="DocType" w:val="RLD-E"/>
    <w:docVar w:name="DocumentLanguage" w:val="nl-NL"/>
    <w:docVar w:name="IW_Generated" w:val="Fals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7715DF"/>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15DF"/>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0394"/>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80FD40"/>
  <w15:docId w15:val="{4AAF18F8-A036-4F13-A653-DBF4B071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7715DF"/>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715DF"/>
    <w:pPr>
      <w:tabs>
        <w:tab w:val="center" w:pos="4536"/>
        <w:tab w:val="right" w:pos="9072"/>
      </w:tabs>
    </w:pPr>
    <w:rPr>
      <w:sz w:val="18"/>
    </w:rPr>
  </w:style>
  <w:style w:type="paragraph" w:styleId="Voettekst">
    <w:name w:val="footer"/>
    <w:basedOn w:val="Standaard"/>
    <w:link w:val="VoettekstChar"/>
    <w:rsid w:val="007715DF"/>
    <w:pPr>
      <w:tabs>
        <w:tab w:val="center" w:pos="4536"/>
        <w:tab w:val="right" w:pos="9072"/>
      </w:tabs>
    </w:pPr>
  </w:style>
  <w:style w:type="table" w:styleId="Tabelraster">
    <w:name w:val="Table Grid"/>
    <w:basedOn w:val="Standaardtabel"/>
    <w:rsid w:val="00771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7715DF"/>
    <w:rPr>
      <w:rFonts w:ascii="Arial" w:hAnsi="Arial"/>
      <w:sz w:val="14"/>
    </w:rPr>
  </w:style>
  <w:style w:type="character" w:customStyle="1" w:styleId="BriefGegevensVariabel">
    <w:name w:val="BriefGegevensVariabel"/>
    <w:basedOn w:val="Standaardalinea-lettertype"/>
    <w:rsid w:val="007715DF"/>
    <w:rPr>
      <w:rFonts w:ascii="Verdana" w:hAnsi="Verdana"/>
      <w:sz w:val="20"/>
    </w:rPr>
  </w:style>
  <w:style w:type="character" w:styleId="Paginanummer">
    <w:name w:val="page number"/>
    <w:basedOn w:val="Standaardalinea-lettertype"/>
    <w:rsid w:val="007715DF"/>
  </w:style>
  <w:style w:type="paragraph" w:customStyle="1" w:styleId="BriefGegevens">
    <w:name w:val="BriefGegevens"/>
    <w:basedOn w:val="Standaard"/>
    <w:rsid w:val="007715DF"/>
    <w:pPr>
      <w:spacing w:line="200" w:lineRule="exact"/>
      <w:ind w:left="1503" w:hanging="1503"/>
    </w:pPr>
  </w:style>
  <w:style w:type="paragraph" w:customStyle="1" w:styleId="StandaardMinuut">
    <w:name w:val="StandaardMinuut"/>
    <w:basedOn w:val="Koptekst"/>
    <w:rsid w:val="007715DF"/>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A4276FA-3A17-4506-8AF0-AC72EE03A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F3C1C36A.dotm</Template>
  <TotalTime>3</TotalTime>
  <Pages>3</Pages>
  <Words>749</Words>
  <Characters>4125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4865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creator>HBoonstra</dc:creator>
  <cp:lastModifiedBy>Jong-Bonofacio, Sherelley</cp:lastModifiedBy>
  <cp:revision>2</cp:revision>
  <cp:lastPrinted>2010-11-24T12:59:00Z</cp:lastPrinted>
  <dcterms:created xsi:type="dcterms:W3CDTF">2020-08-14T06:09:00Z</dcterms:created>
  <dcterms:modified xsi:type="dcterms:W3CDTF">2020-11-11T08:13:00Z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